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5C1D275C" w:rsidR="00F72609" w:rsidRDefault="00A22691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 w:rsidRPr="00A22691">
        <w:rPr>
          <w:b/>
          <w:noProof/>
          <w:sz w:val="24"/>
        </w:rPr>
        <w:t>3GPP TSG-RAN5 Meeting #93-e</w:t>
      </w:r>
      <w:r w:rsidR="00F72609">
        <w:rPr>
          <w:b/>
          <w:i/>
          <w:noProof/>
          <w:sz w:val="28"/>
        </w:rPr>
        <w:tab/>
      </w:r>
      <w:r w:rsidRPr="007C5D2A">
        <w:rPr>
          <w:b/>
          <w:i/>
          <w:noProof/>
          <w:color w:val="C00000"/>
          <w:sz w:val="28"/>
        </w:rPr>
        <w:t xml:space="preserve">draft LS </w:t>
      </w:r>
      <w:r>
        <w:rPr>
          <w:b/>
          <w:i/>
          <w:noProof/>
          <w:sz w:val="28"/>
        </w:rPr>
        <w:t>R5-</w:t>
      </w:r>
      <w:r w:rsidR="00BE7969" w:rsidRPr="00BE7969">
        <w:rPr>
          <w:b/>
          <w:i/>
          <w:noProof/>
          <w:sz w:val="28"/>
        </w:rPr>
        <w:t>21</w:t>
      </w:r>
      <w:r>
        <w:rPr>
          <w:b/>
          <w:i/>
          <w:noProof/>
          <w:sz w:val="28"/>
        </w:rPr>
        <w:t>xxx</w:t>
      </w:r>
    </w:p>
    <w:p w14:paraId="53D04D59" w14:textId="477C64BD" w:rsidR="00F72609" w:rsidRDefault="00A22691" w:rsidP="00F72609">
      <w:pPr>
        <w:pStyle w:val="CRCoverPage"/>
        <w:outlineLvl w:val="0"/>
        <w:rPr>
          <w:b/>
          <w:noProof/>
          <w:sz w:val="24"/>
        </w:rPr>
      </w:pPr>
      <w:r w:rsidRPr="00A22691">
        <w:rPr>
          <w:b/>
          <w:noProof/>
          <w:sz w:val="24"/>
        </w:rPr>
        <w:t>Electronic Meeting, 8th Nov– 19th Nov 2021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4FCB3F5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</w:t>
      </w:r>
      <w:r w:rsidR="00A22691">
        <w:rPr>
          <w:rFonts w:ascii="Arial" w:hAnsi="Arial" w:cs="Arial"/>
          <w:b/>
          <w:sz w:val="22"/>
          <w:szCs w:val="22"/>
        </w:rPr>
        <w:t>5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14335FE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691" w:rsidRPr="00A22691">
        <w:rPr>
          <w:rFonts w:ascii="Arial" w:hAnsi="Arial" w:cs="Arial"/>
          <w:b/>
          <w:bCs/>
          <w:sz w:val="22"/>
          <w:szCs w:val="22"/>
        </w:rPr>
        <w:t>Mats Johansson</w:t>
      </w:r>
    </w:p>
    <w:p w14:paraId="7BFFEFC5" w14:textId="5E9A9694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7968" w:rsidRPr="00FB7968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01C43D9A" wp14:editId="3A36F420">
            <wp:extent cx="2345638" cy="289560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034DE585-65B5-4C65-A4B1-BB51410FCB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034DE585-65B5-4C65-A4B1-BB51410FCB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3337"/>
                    <a:stretch/>
                  </pic:blipFill>
                  <pic:spPr bwMode="auto">
                    <a:xfrm>
                      <a:off x="0" y="0"/>
                      <a:ext cx="2472997" cy="305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1DBCAC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7C5D2A">
        <w:rPr>
          <w:rFonts w:ascii="Arial" w:hAnsi="Arial" w:cs="Arial"/>
          <w:b/>
          <w:bCs/>
          <w:sz w:val="22"/>
          <w:szCs w:val="22"/>
        </w:rPr>
        <w:t>update of M.2071-1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7E894002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  <w:r w:rsidR="007043BD">
        <w:t xml:space="preserve">At RAN4#100e, RAN4 concluded that </w:t>
      </w:r>
      <w:r w:rsidR="007043BD" w:rsidRPr="007043BD">
        <w:t>not been possible to finalize a complete update of Annex 1 of M.2070 in time for submission to TSG RAN#93-e</w:t>
      </w:r>
      <w:r w:rsidR="007043BD">
        <w:t>. The update has now been completed through a joint effort in RAN</w:t>
      </w:r>
      <w:r w:rsidR="00FB7968">
        <w:t>5</w:t>
      </w:r>
      <w:r w:rsidR="007043BD">
        <w:t>.</w:t>
      </w:r>
    </w:p>
    <w:p w14:paraId="1183AC8C" w14:textId="26D5C96D" w:rsidR="007043BD" w:rsidRDefault="002B7B80" w:rsidP="002B7B80">
      <w:r>
        <w:t>ITU-R Recommendation M.207</w:t>
      </w:r>
      <w:r w:rsidR="00FB7968">
        <w:t>1</w:t>
      </w:r>
      <w:r>
        <w:t xml:space="preserve"> is based on information from 3GPP TS 36.</w:t>
      </w:r>
      <w:r w:rsidR="00FB7968">
        <w:t>521-1</w:t>
      </w:r>
      <w:r>
        <w:t xml:space="preserve"> for E-UTRA </w:t>
      </w:r>
      <w:r w:rsidR="00FB7968">
        <w:t>UE</w:t>
      </w:r>
      <w:r>
        <w:t>. The existing revision 1 of ITU R M.207</w:t>
      </w:r>
      <w:r w:rsidR="00FB7968">
        <w:t>1</w:t>
      </w:r>
      <w:r>
        <w:t xml:space="preserve"> is aligned with ITU-R M.2012-2 and based on TS 36.</w:t>
      </w:r>
      <w:r w:rsidR="00FB7968" w:rsidRPr="00FB7968">
        <w:t xml:space="preserve"> </w:t>
      </w:r>
      <w:r w:rsidR="00FB7968">
        <w:t>36.521</w:t>
      </w:r>
      <w:r w:rsidR="00FB7968">
        <w:t>-1 V</w:t>
      </w:r>
      <w:r>
        <w:t>12.6.0 (201</w:t>
      </w:r>
      <w:r w:rsidR="007C5D2A">
        <w:t>5-06</w:t>
      </w:r>
      <w:r>
        <w:t xml:space="preserve">). The updated unwanted emissions recommendations </w:t>
      </w:r>
      <w:r w:rsidR="007043BD">
        <w:t>should therefore b</w:t>
      </w:r>
      <w:r>
        <w:t xml:space="preserve">e aligned with the coming revision 5 of M.2012, which will be based on the 2021-06 (Rel-16) version </w:t>
      </w:r>
      <w:r w:rsidR="00FB7968">
        <w:t xml:space="preserve">16.9.0 </w:t>
      </w:r>
      <w:r>
        <w:t>of 3GPP specification.</w:t>
      </w:r>
    </w:p>
    <w:p w14:paraId="079E07EB" w14:textId="367EB9A7" w:rsidR="00020A6C" w:rsidRDefault="007043BD" w:rsidP="00FB7968">
      <w:r>
        <w:t>Attached to the LS is the proposed update of M.207</w:t>
      </w:r>
      <w:r w:rsidR="00FB7968">
        <w:t>1</w:t>
      </w:r>
      <w:r>
        <w:t xml:space="preserve"> (Annex 1</w:t>
      </w:r>
      <w:r w:rsidR="00FB7968">
        <w:t>)</w:t>
      </w:r>
    </w:p>
    <w:p w14:paraId="6BBCBE8A" w14:textId="7788FB1A" w:rsidR="00020A6C" w:rsidRDefault="00020A6C" w:rsidP="002B7B80">
      <w:r>
        <w:t>All changes compared to ITU-R Recommendation M.2070-1 are given with change marks.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1B53A2EA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>RAN WG</w:t>
      </w:r>
      <w:r w:rsidR="007C5D2A">
        <w:t>5</w:t>
      </w:r>
      <w:r w:rsidR="004F05E0" w:rsidRPr="00A2559B">
        <w:t xml:space="preserve"> asks TSG RAN to take the above information </w:t>
      </w:r>
      <w:r w:rsidR="007043BD">
        <w:t xml:space="preserve">and the Annex with draft updates </w:t>
      </w:r>
      <w:r w:rsidR="00D25D1A">
        <w:t>for ITU-R M.207</w:t>
      </w:r>
      <w:r w:rsidR="007C5D2A">
        <w:t>1</w:t>
      </w:r>
      <w:r w:rsidR="00D25D1A">
        <w:t xml:space="preserve">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3A0919" w14:textId="12B5ACCC" w:rsidR="002F1940" w:rsidRPr="002F1940" w:rsidRDefault="00226282" w:rsidP="00020A6C">
      <w:pPr>
        <w:tabs>
          <w:tab w:val="left" w:pos="3590"/>
          <w:tab w:val="left" w:pos="7610"/>
        </w:tabs>
        <w:spacing w:after="120"/>
        <w:ind w:left="2268" w:hanging="2268"/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</w:t>
      </w:r>
      <w:r w:rsidR="007C5D2A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7C5D2A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7C5D2A">
        <w:rPr>
          <w:rFonts w:ascii="Arial" w:hAnsi="Arial" w:cs="Arial"/>
          <w:bCs/>
        </w:rPr>
        <w:t xml:space="preserve">February 21 </w:t>
      </w:r>
      <w:r w:rsidR="007043BD">
        <w:rPr>
          <w:rFonts w:ascii="Arial" w:hAnsi="Arial" w:cs="Arial"/>
          <w:bCs/>
        </w:rPr>
        <w:t xml:space="preserve">– </w:t>
      </w:r>
      <w:r w:rsidR="007C5D2A">
        <w:rPr>
          <w:rFonts w:ascii="Arial" w:hAnsi="Arial" w:cs="Arial"/>
          <w:bCs/>
        </w:rPr>
        <w:t>March 04</w:t>
      </w:r>
      <w:r>
        <w:rPr>
          <w:rFonts w:ascii="Arial" w:hAnsi="Arial" w:cs="Arial"/>
          <w:bCs/>
        </w:rPr>
        <w:t>, 202</w:t>
      </w:r>
      <w:r w:rsidR="007043B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  <w:bookmarkEnd w:id="8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3F82E" w14:textId="77777777" w:rsidR="001B6C8E" w:rsidRDefault="001B6C8E">
      <w:pPr>
        <w:spacing w:after="0"/>
      </w:pPr>
      <w:r>
        <w:separator/>
      </w:r>
    </w:p>
  </w:endnote>
  <w:endnote w:type="continuationSeparator" w:id="0">
    <w:p w14:paraId="1254B612" w14:textId="77777777" w:rsidR="001B6C8E" w:rsidRDefault="001B6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9CC09" w14:textId="77777777" w:rsidR="001B6C8E" w:rsidRDefault="001B6C8E">
      <w:pPr>
        <w:spacing w:after="0"/>
      </w:pPr>
      <w:r>
        <w:separator/>
      </w:r>
    </w:p>
  </w:footnote>
  <w:footnote w:type="continuationSeparator" w:id="0">
    <w:p w14:paraId="510A2BFB" w14:textId="77777777" w:rsidR="001B6C8E" w:rsidRDefault="001B6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6C"/>
    <w:rsid w:val="000F6242"/>
    <w:rsid w:val="00126E0F"/>
    <w:rsid w:val="00144701"/>
    <w:rsid w:val="001B6C8E"/>
    <w:rsid w:val="002025F5"/>
    <w:rsid w:val="00226282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7043BD"/>
    <w:rsid w:val="007C5D2A"/>
    <w:rsid w:val="007F4F92"/>
    <w:rsid w:val="00865FED"/>
    <w:rsid w:val="008D772F"/>
    <w:rsid w:val="0099764C"/>
    <w:rsid w:val="00A22691"/>
    <w:rsid w:val="00A2559B"/>
    <w:rsid w:val="00A91E43"/>
    <w:rsid w:val="00B97703"/>
    <w:rsid w:val="00BE7969"/>
    <w:rsid w:val="00CF6087"/>
    <w:rsid w:val="00D25D1A"/>
    <w:rsid w:val="00F72609"/>
    <w:rsid w:val="00FB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336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///</cp:lastModifiedBy>
  <cp:revision>2</cp:revision>
  <cp:lastPrinted>2002-04-23T07:10:00Z</cp:lastPrinted>
  <dcterms:created xsi:type="dcterms:W3CDTF">2021-10-29T16:35:00Z</dcterms:created>
  <dcterms:modified xsi:type="dcterms:W3CDTF">2021-10-29T16:35:00Z</dcterms:modified>
</cp:coreProperties>
</file>